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Thurrock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Thurrock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Thurrock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Thurrock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Thurrock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Thurrock are estimated to have a score of 1-2 on the PGSI (low-risk gambling), whilst </w:t>
      </w:r>
      <w:r w:rsidRPr="00773DF7">
        <w:rPr>
          <w:rFonts w:ascii="Libre Franklin Light" w:hAnsi="Libre Franklin Light" w:cs="Calibri Light"/>
          <w:b/>
          <w:bCs/>
          <w:color w:val="C45911" w:themeColor="accent2" w:themeShade="BF"/>
        </w:rPr>
        <w:t xml:space="preserve">5.1%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61.0% </w:t>
      </w:r>
      <w:r w:rsidRPr="004747BF">
        <w:rPr>
          <w:rFonts w:ascii="Libre Franklin Light" w:eastAsia="Times New Roman" w:hAnsi="Libre Franklin Light" w:cs="Calibri Light"/>
        </w:rPr>
        <w:t xml:space="preserve">of those respondents classified as PGSI 8+ in Thurrock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Thurrock is estimated to be </w:t>
      </w:r>
      <w:r w:rsidRPr="00773DF7">
        <w:rPr>
          <w:rFonts w:ascii="Libre Franklin Light" w:eastAsia="Times New Roman" w:hAnsi="Libre Franklin Light" w:cs="Calibri Light"/>
          <w:b/>
          <w:bCs/>
          <w:color w:val="C45911" w:themeColor="accent2" w:themeShade="BF"/>
        </w:rPr>
        <w:t xml:space="preserve">£2,700,040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Thurrock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Thurrock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Thurrock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Thurrock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hurroc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Thurrock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hurroc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Thurrock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Thurrock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hurroc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Thurrock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Thurrock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Thurrock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Thurrock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Thurrock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Thurrock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£2,700,040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Thurrock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£43,979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£909,515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£65,154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£18,325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£33,595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£1,629,472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£2,700,040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Thurrock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Thurrock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Thurrock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Thurrock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Thurrock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Thurrock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Thurrock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Thurrock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Thurrock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Thurrock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Thurrock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Thurrock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43CFEDB-8494-42C9-940B-D876D064B04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